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OSBARN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Chelmsford,</w:t>
      </w:r>
    </w:p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lands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24-109)</w:t>
      </w:r>
    </w:p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9DB" w:rsidRDefault="00CC39DB" w:rsidP="00CC39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CC39DB" w:rsidRDefault="00CC39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C39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9DB" w:rsidRDefault="00CC39DB" w:rsidP="00E71FC3">
      <w:pPr>
        <w:spacing w:after="0" w:line="240" w:lineRule="auto"/>
      </w:pPr>
      <w:r>
        <w:separator/>
      </w:r>
    </w:p>
  </w:endnote>
  <w:endnote w:type="continuationSeparator" w:id="0">
    <w:p w:rsidR="00CC39DB" w:rsidRDefault="00CC39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9DB" w:rsidRDefault="00CC39DB" w:rsidP="00E71FC3">
      <w:pPr>
        <w:spacing w:after="0" w:line="240" w:lineRule="auto"/>
      </w:pPr>
      <w:r>
        <w:separator/>
      </w:r>
    </w:p>
  </w:footnote>
  <w:footnote w:type="continuationSeparator" w:id="0">
    <w:p w:rsidR="00CC39DB" w:rsidRDefault="00CC39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9DB"/>
    <w:rsid w:val="00AB52E8"/>
    <w:rsid w:val="00B16D3F"/>
    <w:rsid w:val="00CC39D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1EE24"/>
  <w15:chartTrackingRefBased/>
  <w15:docId w15:val="{D1A6D67D-1E8D-4BF4-8BD0-3B29336D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2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2016-05-28T13:36:00Z</dcterms:created>
  <dcterms:modified xsi:type="dcterms:W3CDTF">2016-05-28T13:39:00Z</dcterms:modified>
</cp:coreProperties>
</file>